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0C75C" w14:textId="5048D77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</w:t>
      </w:r>
      <w:r w:rsidR="00D47825">
        <w:rPr>
          <w:b/>
          <w:noProof/>
          <w:sz w:val="24"/>
        </w:rPr>
        <w:t>4</w:t>
      </w:r>
      <w:r w:rsidR="00E70355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D47825">
        <w:rPr>
          <w:b/>
          <w:noProof/>
          <w:sz w:val="24"/>
        </w:rPr>
        <w:t>16</w:t>
      </w:r>
      <w:r w:rsidRPr="0033027D">
        <w:rPr>
          <w:b/>
          <w:noProof/>
          <w:sz w:val="24"/>
        </w:rPr>
        <w:tab/>
      </w:r>
      <w:r w:rsidR="00676D4C" w:rsidRPr="00676D4C">
        <w:rPr>
          <w:b/>
          <w:noProof/>
          <w:sz w:val="24"/>
        </w:rPr>
        <w:t>R4-2510367</w:t>
      </w:r>
    </w:p>
    <w:p w14:paraId="075CF815" w14:textId="044CACC3" w:rsidR="006A45BA" w:rsidRPr="006A45BA" w:rsidRDefault="00D4782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Bangalore</w:t>
      </w:r>
      <w:r w:rsidR="00310C50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310C5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310C50">
        <w:rPr>
          <w:b/>
          <w:noProof/>
          <w:sz w:val="24"/>
          <w:vertAlign w:val="superscript"/>
        </w:rPr>
        <w:t>th</w:t>
      </w:r>
      <w:r w:rsidR="00310C5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29</w:t>
      </w:r>
      <w:r w:rsidR="00310C50">
        <w:rPr>
          <w:b/>
          <w:noProof/>
          <w:sz w:val="24"/>
          <w:vertAlign w:val="superscript"/>
        </w:rPr>
        <w:t>th</w:t>
      </w:r>
      <w:r w:rsidR="00310C5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310C50">
        <w:rPr>
          <w:b/>
          <w:noProof/>
          <w:sz w:val="24"/>
        </w:rPr>
        <w:t>, 2025</w:t>
      </w:r>
      <w:r w:rsidR="0033027D" w:rsidRPr="0033027D">
        <w:rPr>
          <w:b/>
          <w:noProof/>
          <w:sz w:val="24"/>
        </w:rPr>
        <w:tab/>
      </w:r>
    </w:p>
    <w:p w14:paraId="14A5E11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B84628" w14:textId="53DA7CA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174A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A684579" w14:textId="204E1284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47825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9127A6" w:rsidRPr="009127A6">
        <w:rPr>
          <w:rFonts w:ascii="Arial" w:eastAsia="Batang" w:hAnsi="Arial" w:cs="Arial"/>
          <w:b/>
          <w:sz w:val="24"/>
          <w:szCs w:val="24"/>
          <w:lang w:eastAsia="zh-CN"/>
        </w:rPr>
        <w:t xml:space="preserve"> WID: </w:t>
      </w:r>
      <w:r w:rsidR="00072DA3" w:rsidRPr="00072DA3">
        <w:rPr>
          <w:rFonts w:ascii="Arial" w:eastAsia="Batang" w:hAnsi="Arial" w:cs="Arial"/>
          <w:b/>
          <w:sz w:val="24"/>
          <w:szCs w:val="24"/>
          <w:lang w:eastAsia="zh-CN"/>
        </w:rPr>
        <w:t xml:space="preserve">UE RF enhancements for NR FR1, Phase </w:t>
      </w:r>
      <w:r w:rsidR="00D47825">
        <w:rPr>
          <w:rFonts w:ascii="Arial" w:eastAsia="Batang" w:hAnsi="Arial" w:cs="Arial"/>
          <w:b/>
          <w:sz w:val="24"/>
          <w:szCs w:val="24"/>
          <w:lang w:eastAsia="zh-CN"/>
        </w:rPr>
        <w:t>5</w:t>
      </w:r>
    </w:p>
    <w:p w14:paraId="1D3DFDBD" w14:textId="4A812240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47825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6E3BF9C6" w14:textId="74BE0A8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</w:p>
    <w:p w14:paraId="0DEA1107" w14:textId="77777777" w:rsidR="001C6B14" w:rsidRPr="009127A6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79BE2D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9BC1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9115AC" w14:textId="4B374921" w:rsidR="00D903CF" w:rsidRPr="00F5429B" w:rsidRDefault="00D903CF" w:rsidP="009127A6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9127A6">
        <w:rPr>
          <w:sz w:val="32"/>
          <w:szCs w:val="32"/>
        </w:rPr>
        <w:t xml:space="preserve"> </w:t>
      </w:r>
      <w:r w:rsidR="0087441D" w:rsidRPr="0087441D">
        <w:rPr>
          <w:sz w:val="32"/>
          <w:szCs w:val="32"/>
        </w:rPr>
        <w:t>UE RF enhancements for NR FR1</w:t>
      </w:r>
      <w:r w:rsidR="00A21BFB">
        <w:rPr>
          <w:sz w:val="32"/>
          <w:szCs w:val="32"/>
        </w:rPr>
        <w:t>/</w:t>
      </w:r>
      <w:r w:rsidR="0087441D" w:rsidRPr="0087441D">
        <w:rPr>
          <w:sz w:val="32"/>
          <w:szCs w:val="32"/>
        </w:rPr>
        <w:t>FR2</w:t>
      </w:r>
      <w:r w:rsidR="00A21BFB">
        <w:rPr>
          <w:sz w:val="32"/>
          <w:szCs w:val="32"/>
        </w:rPr>
        <w:t xml:space="preserve"> and EN-DC</w:t>
      </w:r>
      <w:r w:rsidR="0087441D" w:rsidRPr="0087441D">
        <w:rPr>
          <w:sz w:val="32"/>
          <w:szCs w:val="32"/>
        </w:rPr>
        <w:t xml:space="preserve">, Phase </w:t>
      </w:r>
      <w:r w:rsidR="00D47825">
        <w:rPr>
          <w:sz w:val="32"/>
          <w:szCs w:val="32"/>
        </w:rPr>
        <w:t>5</w:t>
      </w:r>
    </w:p>
    <w:p w14:paraId="03F92920" w14:textId="01513FB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9127A6">
        <w:rPr>
          <w:sz w:val="32"/>
          <w:szCs w:val="32"/>
        </w:rPr>
        <w:t xml:space="preserve"> </w:t>
      </w:r>
      <w:r w:rsidR="0087441D">
        <w:rPr>
          <w:sz w:val="32"/>
          <w:szCs w:val="32"/>
        </w:rPr>
        <w:t>NR_ENDC_RF_Ph</w:t>
      </w:r>
      <w:r w:rsidR="00D47825">
        <w:rPr>
          <w:sz w:val="32"/>
          <w:szCs w:val="32"/>
        </w:rPr>
        <w:t>5</w:t>
      </w:r>
      <w:r w:rsidRPr="00F5429B">
        <w:rPr>
          <w:sz w:val="32"/>
          <w:szCs w:val="32"/>
        </w:rPr>
        <w:tab/>
      </w:r>
    </w:p>
    <w:p w14:paraId="08AB689A" w14:textId="0990B36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54CC1">
        <w:rPr>
          <w:sz w:val="32"/>
          <w:szCs w:val="32"/>
        </w:rPr>
        <w:t xml:space="preserve"> </w:t>
      </w:r>
      <w:r w:rsidR="003071A5">
        <w:rPr>
          <w:sz w:val="32"/>
          <w:szCs w:val="32"/>
        </w:rPr>
        <w:t>TBD</w:t>
      </w:r>
    </w:p>
    <w:p w14:paraId="32D8835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73428B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70B4C4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79F8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D2E677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271A84A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3F80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8FF0ED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14:paraId="7C6EA82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5F91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6CE3DE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</w:tbl>
    <w:p w14:paraId="3C356DE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3B99898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8C533D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63B16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49E9D40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3D89B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D8CF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8FE250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8BB07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78F1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D0FD5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3CA0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CF4BD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13DF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7E8D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F7E40E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07B4B7" w14:textId="77777777" w:rsidR="00953E83" w:rsidRDefault="00953E83" w:rsidP="00953E83"/>
    <w:p w14:paraId="36AC865B" w14:textId="6B5184A8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D47825">
        <w:rPr>
          <w:i/>
          <w:iCs/>
          <w:sz w:val="32"/>
          <w:szCs w:val="32"/>
        </w:rPr>
        <w:t>20</w:t>
      </w:r>
      <w:r w:rsidRPr="00F5429B">
        <w:rPr>
          <w:i/>
          <w:iCs/>
          <w:sz w:val="32"/>
          <w:szCs w:val="32"/>
        </w:rPr>
        <w:t>}</w:t>
      </w:r>
    </w:p>
    <w:p w14:paraId="13AB1B8A" w14:textId="77777777" w:rsidR="00163676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3706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4C45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1C3DD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7E888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867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C400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4AF8C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27A6" w14:paraId="75A298D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0D6AED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CBC842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E74B9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0E666" w14:textId="06CED055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73C75F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B46C12" w14:textId="77777777" w:rsidR="009127A6" w:rsidRDefault="009127A6" w:rsidP="009127A6">
            <w:pPr>
              <w:pStyle w:val="TAC"/>
            </w:pPr>
          </w:p>
        </w:tc>
      </w:tr>
      <w:tr w:rsidR="009127A6" w14:paraId="176F22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CF94E6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3F5B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7DB4D04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13266CD2" w14:textId="471AFD22" w:rsidR="009127A6" w:rsidRDefault="005C0DCE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44296A03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03D4D800" w14:textId="77777777" w:rsidR="009127A6" w:rsidRDefault="009127A6" w:rsidP="009127A6">
            <w:pPr>
              <w:pStyle w:val="TAC"/>
            </w:pPr>
          </w:p>
        </w:tc>
      </w:tr>
      <w:tr w:rsidR="004260A5" w14:paraId="2C26156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8AC88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3B1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8C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FEF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3170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954C6" w14:textId="77777777" w:rsidR="004260A5" w:rsidRDefault="004260A5" w:rsidP="004A40BE">
            <w:pPr>
              <w:pStyle w:val="TAC"/>
            </w:pPr>
          </w:p>
        </w:tc>
      </w:tr>
    </w:tbl>
    <w:p w14:paraId="4C0F2831" w14:textId="77777777" w:rsidR="008A76FD" w:rsidRDefault="008A76FD" w:rsidP="001C5C86">
      <w:pPr>
        <w:ind w:right="-99"/>
        <w:rPr>
          <w:b/>
        </w:rPr>
      </w:pPr>
    </w:p>
    <w:p w14:paraId="7C85C69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320E3E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FD2F1CD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B5CC8D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A930E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66A9CE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AA6EFBE" w14:textId="77777777">
        <w:trPr>
          <w:cantSplit/>
          <w:jc w:val="center"/>
        </w:trPr>
        <w:tc>
          <w:tcPr>
            <w:tcW w:w="452" w:type="dxa"/>
          </w:tcPr>
          <w:p w14:paraId="51921B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30227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FE0FE4F" w14:textId="77777777">
        <w:trPr>
          <w:cantSplit/>
          <w:jc w:val="center"/>
        </w:trPr>
        <w:tc>
          <w:tcPr>
            <w:tcW w:w="452" w:type="dxa"/>
          </w:tcPr>
          <w:p w14:paraId="2148350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2606D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2DC19B5" w14:textId="77777777">
        <w:trPr>
          <w:cantSplit/>
          <w:jc w:val="center"/>
        </w:trPr>
        <w:tc>
          <w:tcPr>
            <w:tcW w:w="452" w:type="dxa"/>
          </w:tcPr>
          <w:p w14:paraId="0588E9E1" w14:textId="77777777" w:rsidR="00005179" w:rsidRDefault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8113A8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27F5FB9" w14:textId="77777777">
        <w:trPr>
          <w:cantSplit/>
          <w:jc w:val="center"/>
        </w:trPr>
        <w:tc>
          <w:tcPr>
            <w:tcW w:w="452" w:type="dxa"/>
          </w:tcPr>
          <w:p w14:paraId="70D2EA06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8EE0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B88215C" w14:textId="77777777" w:rsidR="004876B9" w:rsidRDefault="004876B9" w:rsidP="001C5C86">
      <w:pPr>
        <w:ind w:right="-99"/>
        <w:rPr>
          <w:b/>
        </w:rPr>
      </w:pPr>
    </w:p>
    <w:p w14:paraId="4074A881" w14:textId="77777777" w:rsidR="00BC5590" w:rsidRPr="009A6092" w:rsidRDefault="004876B9" w:rsidP="009127A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EF65874" w14:textId="77777777" w:rsidTr="009A6092">
        <w:tc>
          <w:tcPr>
            <w:tcW w:w="10314" w:type="dxa"/>
            <w:gridSpan w:val="4"/>
            <w:shd w:val="clear" w:color="auto" w:fill="E0E0E0"/>
          </w:tcPr>
          <w:p w14:paraId="56712DC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3E324D72" w14:textId="77777777" w:rsidTr="009A6092">
        <w:tc>
          <w:tcPr>
            <w:tcW w:w="1101" w:type="dxa"/>
            <w:shd w:val="clear" w:color="auto" w:fill="E0E0E0"/>
          </w:tcPr>
          <w:p w14:paraId="5BAC2B3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02A4F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8046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6AFC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27A6" w14:paraId="67A54A9C" w14:textId="77777777" w:rsidTr="009A6092">
        <w:tc>
          <w:tcPr>
            <w:tcW w:w="1101" w:type="dxa"/>
          </w:tcPr>
          <w:p w14:paraId="2AD1D453" w14:textId="2666DEF2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4ECB39AF" w14:textId="05444064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6570DDFE" w14:textId="1096D3B3" w:rsidR="009127A6" w:rsidRDefault="009127A6" w:rsidP="009127A6">
            <w:pPr>
              <w:pStyle w:val="TAL"/>
            </w:pPr>
          </w:p>
        </w:tc>
        <w:tc>
          <w:tcPr>
            <w:tcW w:w="7011" w:type="dxa"/>
          </w:tcPr>
          <w:p w14:paraId="360136EF" w14:textId="4A5DEE96" w:rsidR="009127A6" w:rsidRPr="00251D80" w:rsidRDefault="009127A6" w:rsidP="009127A6">
            <w:pPr>
              <w:pStyle w:val="tah0"/>
            </w:pPr>
          </w:p>
        </w:tc>
      </w:tr>
    </w:tbl>
    <w:p w14:paraId="4B2C301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93CDD81" w14:textId="77777777" w:rsidR="00BC5590" w:rsidRPr="009127A6" w:rsidRDefault="004876B9" w:rsidP="009127A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516E73B" w14:textId="77777777" w:rsidTr="00171925">
        <w:tc>
          <w:tcPr>
            <w:tcW w:w="10314" w:type="dxa"/>
            <w:gridSpan w:val="4"/>
            <w:shd w:val="clear" w:color="auto" w:fill="E0E0E0"/>
          </w:tcPr>
          <w:p w14:paraId="2F0A9C3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AE509DC" w14:textId="77777777" w:rsidTr="00163676">
        <w:tc>
          <w:tcPr>
            <w:tcW w:w="1242" w:type="dxa"/>
            <w:shd w:val="clear" w:color="auto" w:fill="E0E0E0"/>
          </w:tcPr>
          <w:p w14:paraId="1AB19DB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AFB98A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11BC9C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17ECD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27A6" w14:paraId="63B50EA0" w14:textId="77777777" w:rsidTr="00163676">
        <w:tc>
          <w:tcPr>
            <w:tcW w:w="1242" w:type="dxa"/>
          </w:tcPr>
          <w:p w14:paraId="5FB8012E" w14:textId="6A405D00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31122DC2" w14:textId="0080DA39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1724278" w14:textId="5383C09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376CCB03" w14:textId="77777777" w:rsidR="009127A6" w:rsidRPr="00251D80" w:rsidRDefault="009127A6" w:rsidP="009127A6">
            <w:pPr>
              <w:pStyle w:val="tah0"/>
            </w:pPr>
          </w:p>
        </w:tc>
      </w:tr>
      <w:tr w:rsidR="009127A6" w14:paraId="58E030F9" w14:textId="77777777" w:rsidTr="00163676">
        <w:tc>
          <w:tcPr>
            <w:tcW w:w="1242" w:type="dxa"/>
          </w:tcPr>
          <w:p w14:paraId="33FEF67A" w14:textId="2138BCD3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574284CE" w14:textId="2CE67C3B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DEDAE8D" w14:textId="423CADD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124E174A" w14:textId="77777777" w:rsidR="009127A6" w:rsidRPr="00251D80" w:rsidRDefault="009127A6" w:rsidP="009127A6">
            <w:pPr>
              <w:pStyle w:val="tah0"/>
              <w:rPr>
                <w:i/>
                <w:sz w:val="20"/>
              </w:rPr>
            </w:pPr>
          </w:p>
        </w:tc>
      </w:tr>
    </w:tbl>
    <w:p w14:paraId="2BC3980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A6F9A35" w14:textId="064C923C" w:rsidR="00604BF9" w:rsidRDefault="00604BF9" w:rsidP="00F54CC1">
      <w:pPr>
        <w:jc w:val="both"/>
        <w:rPr>
          <w:lang w:eastAsia="zh-CN"/>
        </w:rPr>
      </w:pPr>
      <w:r w:rsidRPr="000E7349">
        <w:rPr>
          <w:lang w:eastAsia="zh-CN"/>
        </w:rPr>
        <w:t xml:space="preserve">This work </w:t>
      </w:r>
      <w:r w:rsidR="0056037B" w:rsidRPr="000E7349">
        <w:rPr>
          <w:lang w:eastAsia="zh-CN"/>
        </w:rPr>
        <w:t xml:space="preserve">item </w:t>
      </w:r>
      <w:r w:rsidR="004F07B8">
        <w:rPr>
          <w:lang w:eastAsia="zh-CN"/>
        </w:rPr>
        <w:t>targets at</w:t>
      </w:r>
      <w:r w:rsidR="0056037B" w:rsidRPr="000E7349">
        <w:rPr>
          <w:lang w:eastAsia="zh-CN"/>
        </w:rPr>
        <w:t xml:space="preserve"> the </w:t>
      </w:r>
      <w:r w:rsidRPr="000E7349">
        <w:rPr>
          <w:lang w:eastAsia="zh-CN"/>
        </w:rPr>
        <w:t xml:space="preserve">UE </w:t>
      </w:r>
      <w:r w:rsidR="001544FE" w:rsidRPr="000E7349">
        <w:rPr>
          <w:lang w:eastAsia="zh-CN"/>
        </w:rPr>
        <w:t>RF</w:t>
      </w:r>
      <w:r w:rsidR="00282428">
        <w:rPr>
          <w:lang w:eastAsia="zh-CN"/>
        </w:rPr>
        <w:t xml:space="preserve"> requirement enhancements </w:t>
      </w:r>
      <w:r w:rsidRPr="000E7349">
        <w:rPr>
          <w:lang w:eastAsia="zh-CN"/>
        </w:rPr>
        <w:t>for</w:t>
      </w:r>
      <w:r w:rsidR="00CE53E5">
        <w:rPr>
          <w:lang w:eastAsia="zh-CN"/>
        </w:rPr>
        <w:t xml:space="preserve"> the deployment </w:t>
      </w:r>
      <w:r w:rsidR="0024680F">
        <w:rPr>
          <w:lang w:eastAsia="zh-CN"/>
        </w:rPr>
        <w:t>for</w:t>
      </w:r>
      <w:r w:rsidRPr="000E7349">
        <w:rPr>
          <w:lang w:eastAsia="zh-CN"/>
        </w:rPr>
        <w:t xml:space="preserve"> NR frequency range 1</w:t>
      </w:r>
      <w:r w:rsidR="001544FE" w:rsidRPr="000E7349">
        <w:rPr>
          <w:lang w:eastAsia="zh-CN"/>
        </w:rPr>
        <w:t xml:space="preserve"> </w:t>
      </w:r>
      <w:r w:rsidR="004F07B8">
        <w:rPr>
          <w:lang w:eastAsia="zh-CN"/>
        </w:rPr>
        <w:t>(FR1</w:t>
      </w:r>
      <w:r w:rsidRPr="000E7349">
        <w:rPr>
          <w:lang w:eastAsia="zh-CN"/>
        </w:rPr>
        <w:t xml:space="preserve">. The following working areas are </w:t>
      </w:r>
      <w:r w:rsidR="00982DD1">
        <w:rPr>
          <w:lang w:eastAsia="zh-CN"/>
        </w:rPr>
        <w:t>included</w:t>
      </w:r>
      <w:r w:rsidR="0056037B" w:rsidRPr="000E7349">
        <w:rPr>
          <w:lang w:val="en-US" w:eastAsia="zh-CN"/>
        </w:rPr>
        <w:t>.</w:t>
      </w:r>
      <w:r w:rsidRPr="000E7349">
        <w:rPr>
          <w:lang w:eastAsia="zh-CN"/>
        </w:rPr>
        <w:t xml:space="preserve"> </w:t>
      </w:r>
    </w:p>
    <w:p w14:paraId="389333BC" w14:textId="77777777" w:rsidR="00D523F7" w:rsidRPr="007064A8" w:rsidRDefault="00D523F7" w:rsidP="00D523F7">
      <w:pPr>
        <w:rPr>
          <w:lang w:eastAsia="zh-CN"/>
        </w:rPr>
      </w:pPr>
      <w:r w:rsidRPr="00BC2E92">
        <w:rPr>
          <w:lang w:eastAsia="zh-CN"/>
        </w:rPr>
        <w:t>RAN4 5G-A package should include only topics that are immediately implementable and beneficial for the ecosystem</w:t>
      </w:r>
      <w:r>
        <w:rPr>
          <w:lang w:eastAsia="zh-CN"/>
        </w:rPr>
        <w:t>.</w:t>
      </w:r>
      <w:r w:rsidRPr="00BC2E92">
        <w:rPr>
          <w:lang w:eastAsia="zh-CN"/>
        </w:rPr>
        <w:t xml:space="preserve"> </w:t>
      </w:r>
      <w:r>
        <w:rPr>
          <w:lang w:eastAsia="zh-CN"/>
        </w:rPr>
        <w:t xml:space="preserve">One </w:t>
      </w:r>
      <w:proofErr w:type="gramStart"/>
      <w:r>
        <w:rPr>
          <w:lang w:eastAsia="zh-CN"/>
        </w:rPr>
        <w:t>quite obvious</w:t>
      </w:r>
      <w:proofErr w:type="gramEnd"/>
      <w:r>
        <w:rPr>
          <w:lang w:eastAsia="zh-CN"/>
        </w:rPr>
        <w:t xml:space="preserve"> way</w:t>
      </w:r>
      <w:r w:rsidRPr="007064A8">
        <w:rPr>
          <w:lang w:eastAsia="zh-CN"/>
        </w:rPr>
        <w:t xml:space="preserve"> </w:t>
      </w:r>
      <w:r>
        <w:rPr>
          <w:lang w:eastAsia="zh-CN"/>
        </w:rPr>
        <w:t xml:space="preserve">to do this </w:t>
      </w:r>
      <w:r w:rsidRPr="007064A8">
        <w:rPr>
          <w:lang w:eastAsia="zh-CN"/>
        </w:rPr>
        <w:t xml:space="preserve">would </w:t>
      </w:r>
      <w:r>
        <w:rPr>
          <w:lang w:eastAsia="zh-CN"/>
        </w:rPr>
        <w:t xml:space="preserve">be </w:t>
      </w:r>
      <w:r w:rsidRPr="007064A8">
        <w:rPr>
          <w:lang w:eastAsia="zh-CN"/>
        </w:rPr>
        <w:t>specifying high power classes for using existing power amplifier designs, i.e. PC2 and PC3</w:t>
      </w:r>
      <w:r>
        <w:rPr>
          <w:lang w:eastAsia="zh-CN"/>
        </w:rPr>
        <w:t xml:space="preserve"> for FWA</w:t>
      </w:r>
      <w:r w:rsidRPr="007064A8">
        <w:rPr>
          <w:lang w:eastAsia="zh-CN"/>
        </w:rPr>
        <w:t>.</w:t>
      </w:r>
      <w:r>
        <w:rPr>
          <w:lang w:eastAsia="zh-CN"/>
        </w:rPr>
        <w:t xml:space="preserve"> C</w:t>
      </w:r>
      <w:r w:rsidRPr="007064A8">
        <w:rPr>
          <w:lang w:eastAsia="zh-CN"/>
        </w:rPr>
        <w:t>ombining existing PAs brings the additional benefit of making UL-MIMO inherently implementable</w:t>
      </w:r>
      <w:r>
        <w:rPr>
          <w:lang w:eastAsia="zh-CN"/>
        </w:rPr>
        <w:t xml:space="preserve"> which would significantly increase the data rate of FWA links which are mainly data pipes</w:t>
      </w:r>
      <w:r w:rsidRPr="007064A8">
        <w:rPr>
          <w:lang w:eastAsia="zh-CN"/>
        </w:rPr>
        <w:t xml:space="preserve">. </w:t>
      </w:r>
      <w:proofErr w:type="gramStart"/>
      <w:r w:rsidRPr="007064A8">
        <w:rPr>
          <w:lang w:eastAsia="zh-CN"/>
        </w:rPr>
        <w:t>In order to</w:t>
      </w:r>
      <w:proofErr w:type="gramEnd"/>
      <w:r w:rsidRPr="007064A8">
        <w:rPr>
          <w:lang w:eastAsia="zh-CN"/>
        </w:rPr>
        <w:t xml:space="preserve"> maximize the benefits of this work, UL-MIMO could be considered mandatory for 4 Tx “PC1bis” FWA devices (where PC1bis corresponds to devices with 4 x 26dBm = 32dBm)</w:t>
      </w:r>
    </w:p>
    <w:p w14:paraId="467B9C33" w14:textId="6898AC6F" w:rsidR="00604BF9" w:rsidRPr="00C13B40" w:rsidRDefault="00D974FF" w:rsidP="00F54CC1">
      <w:pPr>
        <w:numPr>
          <w:ilvl w:val="0"/>
          <w:numId w:val="14"/>
        </w:numPr>
        <w:spacing w:after="0"/>
        <w:ind w:left="363" w:hanging="357"/>
        <w:jc w:val="both"/>
        <w:rPr>
          <w:lang w:val="en-US" w:eastAsia="zh-CN"/>
        </w:rPr>
      </w:pPr>
      <w:r w:rsidRPr="000E7349">
        <w:rPr>
          <w:lang w:eastAsia="zh-CN"/>
        </w:rPr>
        <w:t xml:space="preserve">High power UE (HPUE) for CA in </w:t>
      </w:r>
      <w:r w:rsidR="007E6702" w:rsidRPr="000E7349">
        <w:rPr>
          <w:lang w:eastAsia="zh-CN"/>
        </w:rPr>
        <w:t>terrestrial network (TN)</w:t>
      </w:r>
    </w:p>
    <w:p w14:paraId="53B92616" w14:textId="77777777" w:rsidR="00C13B40" w:rsidRPr="000E7349" w:rsidRDefault="00C13B40" w:rsidP="00C13B40">
      <w:pPr>
        <w:spacing w:after="0"/>
        <w:ind w:left="363"/>
        <w:jc w:val="both"/>
        <w:rPr>
          <w:lang w:val="en-US" w:eastAsia="zh-CN"/>
        </w:rPr>
      </w:pPr>
    </w:p>
    <w:p w14:paraId="11D746CD" w14:textId="09B95A82" w:rsidR="0056037B" w:rsidRPr="000E7349" w:rsidRDefault="00054EC7" w:rsidP="00F54CC1">
      <w:pPr>
        <w:jc w:val="both"/>
        <w:rPr>
          <w:b/>
        </w:rPr>
      </w:pPr>
      <w:r w:rsidRPr="000E7349">
        <w:rPr>
          <w:b/>
        </w:rPr>
        <w:t>High power UE (HPUE) for CA in terrestrial network (TN)</w:t>
      </w:r>
    </w:p>
    <w:p w14:paraId="560CB657" w14:textId="0A5AD236" w:rsidR="00403CEC" w:rsidRPr="000E7349" w:rsidRDefault="00512839" w:rsidP="00F54CC1">
      <w:pPr>
        <w:jc w:val="both"/>
      </w:pPr>
      <w:r>
        <w:t>.</w:t>
      </w:r>
    </w:p>
    <w:p w14:paraId="2C58550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C305F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27CD953A" w14:textId="23863947" w:rsidR="00641D89" w:rsidRPr="00F9766E" w:rsidRDefault="00641D89" w:rsidP="00F54CC1">
      <w:pPr>
        <w:jc w:val="both"/>
        <w:rPr>
          <w:lang w:val="en-US" w:eastAsia="zh-CN"/>
        </w:rPr>
      </w:pPr>
      <w:r w:rsidRPr="00A61082">
        <w:rPr>
          <w:rFonts w:hint="eastAsia"/>
          <w:lang w:eastAsia="zh-CN"/>
        </w:rPr>
        <w:t>T</w:t>
      </w:r>
      <w:r w:rsidRPr="00A61082">
        <w:rPr>
          <w:lang w:eastAsia="zh-CN"/>
        </w:rPr>
        <w:t xml:space="preserve">he objectives of core part for </w:t>
      </w:r>
      <w:r w:rsidR="00783C96" w:rsidRPr="00A61082">
        <w:rPr>
          <w:lang w:eastAsia="zh-CN"/>
        </w:rPr>
        <w:t xml:space="preserve">UE RF enhancements for NR FR1 Phase </w:t>
      </w:r>
      <w:r w:rsidR="001C5A7B">
        <w:rPr>
          <w:lang w:eastAsia="zh-CN"/>
        </w:rPr>
        <w:t>5</w:t>
      </w:r>
      <w:r w:rsidR="00A3189D" w:rsidRPr="00A61082">
        <w:rPr>
          <w:lang w:eastAsia="zh-CN"/>
        </w:rPr>
        <w:t xml:space="preserve"> </w:t>
      </w:r>
      <w:r w:rsidRPr="00A61082">
        <w:rPr>
          <w:lang w:eastAsia="zh-CN"/>
        </w:rPr>
        <w:t>include:</w:t>
      </w:r>
    </w:p>
    <w:p w14:paraId="7D6334A3" w14:textId="2F3F5EF0" w:rsidR="00AC3744" w:rsidRPr="00A61082" w:rsidRDefault="00AC3744" w:rsidP="00F54CC1">
      <w:pPr>
        <w:jc w:val="both"/>
        <w:rPr>
          <w:lang w:eastAsia="zh-CN"/>
        </w:rPr>
      </w:pPr>
      <w:r w:rsidRPr="00A61082">
        <w:rPr>
          <w:b/>
        </w:rPr>
        <w:t xml:space="preserve">High power UE (HPUE) for CA in </w:t>
      </w:r>
      <w:r w:rsidR="007352FB" w:rsidRPr="00A61082">
        <w:rPr>
          <w:b/>
        </w:rPr>
        <w:t>terrestrial network (</w:t>
      </w:r>
      <w:r w:rsidRPr="00A61082">
        <w:rPr>
          <w:b/>
        </w:rPr>
        <w:t>TN</w:t>
      </w:r>
      <w:r w:rsidR="007352FB" w:rsidRPr="00A61082">
        <w:rPr>
          <w:b/>
        </w:rPr>
        <w:t>)</w:t>
      </w:r>
    </w:p>
    <w:p w14:paraId="05C82430" w14:textId="77777777" w:rsidR="00BF49E3" w:rsidRPr="008062EE" w:rsidRDefault="00BF49E3" w:rsidP="00BF49E3">
      <w:pPr>
        <w:numPr>
          <w:ilvl w:val="0"/>
          <w:numId w:val="28"/>
        </w:numPr>
        <w:rPr>
          <w:lang w:eastAsia="zh-CN"/>
        </w:rPr>
      </w:pPr>
      <w:r w:rsidRPr="008062EE">
        <w:rPr>
          <w:lang w:eastAsia="zh-CN"/>
        </w:rPr>
        <w:t>High power PC1.5/PC1 UE for TN single carrier in NR FR1</w:t>
      </w:r>
    </w:p>
    <w:p w14:paraId="6A210580" w14:textId="77777777" w:rsidR="00BF49E3" w:rsidRPr="008062EE" w:rsidRDefault="00BF49E3" w:rsidP="00BF49E3">
      <w:pPr>
        <w:numPr>
          <w:ilvl w:val="1"/>
          <w:numId w:val="28"/>
        </w:numPr>
        <w:rPr>
          <w:lang w:eastAsia="zh-CN"/>
        </w:rPr>
      </w:pPr>
      <w:r w:rsidRPr="008062EE">
        <w:rPr>
          <w:lang w:eastAsia="zh-CN"/>
        </w:rPr>
        <w:t>PC1bis</w:t>
      </w:r>
      <w:r>
        <w:rPr>
          <w:lang w:eastAsia="zh-CN"/>
        </w:rPr>
        <w:t>*</w:t>
      </w:r>
      <w:r w:rsidRPr="008062EE">
        <w:rPr>
          <w:lang w:eastAsia="zh-CN"/>
        </w:rPr>
        <w:t xml:space="preserve"> with 4Tx with 4-layer UL-MIMO for FWA.</w:t>
      </w:r>
    </w:p>
    <w:p w14:paraId="0FDCE4F5" w14:textId="77777777" w:rsidR="00BF49E3" w:rsidRPr="008062EE" w:rsidRDefault="00BF49E3" w:rsidP="00BF49E3">
      <w:pPr>
        <w:numPr>
          <w:ilvl w:val="1"/>
          <w:numId w:val="28"/>
        </w:numPr>
        <w:rPr>
          <w:lang w:eastAsia="zh-CN"/>
        </w:rPr>
      </w:pPr>
      <w:r w:rsidRPr="008062EE">
        <w:rPr>
          <w:lang w:eastAsia="zh-CN"/>
        </w:rPr>
        <w:t>PC1bis</w:t>
      </w:r>
      <w:r>
        <w:rPr>
          <w:lang w:eastAsia="zh-CN"/>
        </w:rPr>
        <w:t>*</w:t>
      </w:r>
      <w:r w:rsidRPr="008062EE">
        <w:rPr>
          <w:lang w:eastAsia="zh-CN"/>
        </w:rPr>
        <w:t xml:space="preserve"> with 8Tx with 8-layer UL-MIMO for FWA</w:t>
      </w:r>
    </w:p>
    <w:p w14:paraId="28483C3C" w14:textId="4B6D309B" w:rsidR="00BF49E3" w:rsidRPr="008062EE" w:rsidRDefault="00BF49E3" w:rsidP="00BF49E3">
      <w:pPr>
        <w:numPr>
          <w:ilvl w:val="2"/>
          <w:numId w:val="28"/>
        </w:numPr>
        <w:rPr>
          <w:lang w:eastAsia="zh-CN"/>
        </w:rPr>
      </w:pPr>
      <w:r w:rsidRPr="008062EE">
        <w:rPr>
          <w:lang w:eastAsia="zh-CN"/>
        </w:rPr>
        <w:t>Redo coexistence studies for FWA UE to see if ACLR can be relaxed</w:t>
      </w:r>
      <w:r w:rsidR="000E3173">
        <w:rPr>
          <w:lang w:eastAsia="zh-CN"/>
        </w:rPr>
        <w:t xml:space="preserve"> from current</w:t>
      </w:r>
      <w:r w:rsidR="00626C2F">
        <w:rPr>
          <w:lang w:eastAsia="zh-CN"/>
        </w:rPr>
        <w:t xml:space="preserve"> PC1</w:t>
      </w:r>
      <w:r w:rsidR="000E3173">
        <w:rPr>
          <w:lang w:eastAsia="zh-CN"/>
        </w:rPr>
        <w:t xml:space="preserve"> 37 dB</w:t>
      </w:r>
      <w:r w:rsidR="004014F0">
        <w:rPr>
          <w:lang w:eastAsia="zh-CN"/>
        </w:rPr>
        <w:t>c value which is intended for vehicular use case</w:t>
      </w:r>
      <w:r w:rsidRPr="008062EE">
        <w:rPr>
          <w:lang w:eastAsia="zh-CN"/>
        </w:rPr>
        <w:t>.</w:t>
      </w:r>
    </w:p>
    <w:p w14:paraId="763B8A3B" w14:textId="77777777" w:rsidR="00BF49E3" w:rsidRDefault="00BF49E3" w:rsidP="00BF49E3">
      <w:pPr>
        <w:numPr>
          <w:ilvl w:val="1"/>
          <w:numId w:val="28"/>
        </w:numPr>
        <w:rPr>
          <w:lang w:eastAsia="zh-CN"/>
        </w:rPr>
      </w:pPr>
      <w:r w:rsidRPr="008062EE">
        <w:rPr>
          <w:lang w:eastAsia="zh-CN"/>
        </w:rPr>
        <w:t>PC1.5 FDD with 2Tx handheld and FWA</w:t>
      </w:r>
      <w:r>
        <w:rPr>
          <w:lang w:eastAsia="zh-CN"/>
        </w:rPr>
        <w:t>.</w:t>
      </w:r>
    </w:p>
    <w:p w14:paraId="653301BA" w14:textId="77777777" w:rsidR="00BF49E3" w:rsidRDefault="00BF49E3" w:rsidP="00BF49E3">
      <w:pPr>
        <w:rPr>
          <w:lang w:eastAsia="zh-CN"/>
        </w:rPr>
      </w:pPr>
      <w:r>
        <w:rPr>
          <w:lang w:eastAsia="zh-CN"/>
        </w:rPr>
        <w:t>*) 32 dBm</w:t>
      </w:r>
    </w:p>
    <w:p w14:paraId="0EE1794C" w14:textId="538E49E2" w:rsidR="00CC5FE2" w:rsidRPr="00C83BEF" w:rsidRDefault="00CC5FE2" w:rsidP="00F54CC1">
      <w:pPr>
        <w:pStyle w:val="ListParagraph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 for the core part in TS 38.307, if needed and feasible.</w:t>
      </w:r>
    </w:p>
    <w:p w14:paraId="615BB66C" w14:textId="77777777" w:rsidR="00CC5FE2" w:rsidRPr="00CC5FE2" w:rsidRDefault="00CC5FE2" w:rsidP="00CC5FE2">
      <w:pPr>
        <w:rPr>
          <w:lang w:val="en-US"/>
        </w:rPr>
      </w:pPr>
    </w:p>
    <w:p w14:paraId="318F3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2C6BC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095C68C" w14:textId="77777777" w:rsidR="00C83BEF" w:rsidRPr="002C2D4A" w:rsidRDefault="00C83BEF" w:rsidP="0040240E">
      <w:pPr>
        <w:spacing w:after="0"/>
      </w:pPr>
    </w:p>
    <w:p w14:paraId="007E827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60C5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B7A6D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2BE244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38288F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6D383C1" w14:textId="77777777" w:rsidR="0040240E" w:rsidRPr="00946949" w:rsidRDefault="0040240E" w:rsidP="006146D2"/>
    <w:p w14:paraId="6B724C3E" w14:textId="77777777" w:rsidR="00835AB0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2FF56EE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3CB28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2E284E4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CAF04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32C81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F3B0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8B0F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09043C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F4673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14:paraId="24B5338A" w14:textId="77777777" w:rsidTr="00072A56">
        <w:tc>
          <w:tcPr>
            <w:tcW w:w="1617" w:type="dxa"/>
          </w:tcPr>
          <w:p w14:paraId="5B507E9E" w14:textId="77777777" w:rsidR="002D5886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A165867" w14:textId="77777777" w:rsidR="002D5886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064A3B91" w14:textId="77777777" w:rsidR="002D5886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68DBDC7A" w14:textId="77777777" w:rsidR="002D5886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55A61401" w14:textId="77777777" w:rsidR="002D5886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5F5A427A" w14:textId="77777777" w:rsidR="002D5886" w:rsidRDefault="002D5886" w:rsidP="002D5886">
            <w:pPr>
              <w:pStyle w:val="TAL"/>
            </w:pPr>
          </w:p>
        </w:tc>
      </w:tr>
    </w:tbl>
    <w:p w14:paraId="5686FA37" w14:textId="77777777" w:rsidR="009127A6" w:rsidRDefault="00D8707A" w:rsidP="009127A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39FBF5" w14:textId="77777777" w:rsidR="009127A6" w:rsidRPr="009127A6" w:rsidRDefault="009127A6" w:rsidP="009127A6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7C2B464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38FAA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534241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4ADC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B4897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CA38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9F6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723F" w14:paraId="3C2AE2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4F" w14:textId="6564227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114" w14:textId="4D8ACDC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BC4" w14:textId="7299B1AC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D55" w14:textId="4CB5B97C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</w:p>
        </w:tc>
      </w:tr>
      <w:tr w:rsidR="0085723F" w14:paraId="24F5BB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2625" w14:textId="366EE8CA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3ED2" w14:textId="349E42A1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CEE9" w14:textId="366DED23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AB91" w14:textId="0D41F558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</w:p>
        </w:tc>
      </w:tr>
      <w:tr w:rsidR="00AC42A7" w14:paraId="61FCAB0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6C7" w14:textId="15A4B3AB" w:rsidR="00AC42A7" w:rsidRPr="002E0A61" w:rsidRDefault="00AC42A7" w:rsidP="00AC42A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8F0" w14:textId="57E5601A" w:rsidR="00AC42A7" w:rsidRPr="002E0A61" w:rsidRDefault="00AC42A7" w:rsidP="00AC42A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E18" w14:textId="56BB0FB3" w:rsidR="00AC42A7" w:rsidRPr="00941CB0" w:rsidRDefault="00AC42A7" w:rsidP="00AC42A7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D51" w14:textId="322F2C16" w:rsidR="00AC42A7" w:rsidRDefault="00AC42A7" w:rsidP="00AC42A7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18666DF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C9681D7" w14:textId="77777777" w:rsidR="0076388B" w:rsidRDefault="0076388B" w:rsidP="00C4305E"/>
    <w:p w14:paraId="24FFE3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8E8317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5EBDB1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61824AF" w14:textId="64225060" w:rsidR="00557B2E" w:rsidRPr="00557B2E" w:rsidRDefault="009127A6" w:rsidP="005C742B">
      <w:pPr>
        <w:ind w:right="-99"/>
        <w:rPr>
          <w:lang w:eastAsia="zh-CN"/>
        </w:rPr>
      </w:pPr>
      <w:r>
        <w:rPr>
          <w:lang w:eastAsia="zh-CN"/>
        </w:rPr>
        <w:t>RAN WG</w:t>
      </w:r>
      <w:r w:rsidR="00623C76">
        <w:rPr>
          <w:lang w:eastAsia="zh-CN"/>
        </w:rPr>
        <w:t>4</w:t>
      </w:r>
    </w:p>
    <w:p w14:paraId="7744367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EEAA53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ACFE533" w14:textId="77777777" w:rsidR="002D1D1C" w:rsidRDefault="002D1D1C" w:rsidP="002D1D1C"/>
    <w:p w14:paraId="7498A94B" w14:textId="77777777" w:rsidR="0033027D" w:rsidRPr="009127A6" w:rsidRDefault="0027433E" w:rsidP="009127A6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40922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A3A54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0381E" w14:paraId="7FAC917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8197E2" w14:textId="702433DD" w:rsidR="0000381E" w:rsidRPr="0000381E" w:rsidRDefault="0024747B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Nokia</w:t>
            </w:r>
          </w:p>
        </w:tc>
      </w:tr>
      <w:tr w:rsidR="0000381E" w14:paraId="58E2611B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3016AB" w14:textId="1398E2AE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5BBC4DA8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AF8CE1" w14:textId="6B3CE541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09DE11EE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E06060" w14:textId="1A33E9B9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361E936F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547BD0" w14:textId="549A227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3FD1FC8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A9F969" w14:textId="38291B4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56301515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648431" w14:textId="1C0849CA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14E13FC4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372709" w14:textId="05037971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40B856E1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D2C40F" w14:textId="71569A39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11F33CDB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0ADDFE" w14:textId="22676310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109F243C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EF3A5F" w14:textId="73501515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0C2CAF6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555F0F" w14:textId="6245B04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1EE10A93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337A21" w14:textId="26887221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26BC640E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16EE2F" w14:textId="5B8F29C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56D5F2E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71CD19" w14:textId="1E420C8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648FD19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A72052" w14:textId="66E6BBEE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</w:p>
        </w:tc>
      </w:tr>
      <w:tr w:rsidR="0000381E" w14:paraId="4CF71B89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6AF2F3" w14:textId="3CC47819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</w:p>
        </w:tc>
      </w:tr>
      <w:tr w:rsidR="0000381E" w14:paraId="2BD4DFE7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1F538B" w14:textId="58401A5E" w:rsidR="0000381E" w:rsidRPr="0000381E" w:rsidRDefault="0000381E" w:rsidP="0000381E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</w:p>
        </w:tc>
      </w:tr>
      <w:tr w:rsidR="0000381E" w14:paraId="3D4324E5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34162A" w14:textId="2E406656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3EC4375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C96212" w14:textId="77A2B11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1916770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ECD791" w14:textId="3770432D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302A2ED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0F472C" w14:textId="68CDF960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53F08476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8698A6F" w14:textId="40E4C485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46A35452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01944E" w14:textId="23540AB2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24A7C2D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74FA00" w14:textId="6A2B031D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55BB15A2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4AFC3B" w14:textId="0F234F12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5B3EBD31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7BCB9A" w14:textId="589D2FB8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6CCE31BE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ECF05F" w14:textId="213C78F1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573C7BAE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573FEF" w14:textId="27F879E3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2AC9039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661A378" w14:textId="0268C61F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793973ED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9B9F41" w14:textId="08853FC6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11B7B8BA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2139EB" w14:textId="7AEC3E5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533C96F4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366E91" w14:textId="54213F6E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50C56C5D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77E628" w14:textId="1A8B3EC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2F4827B8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DB11D6" w14:textId="6AF4D7CC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735068C6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2883AC" w14:textId="4E079615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4C2123D3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ED0678B" w14:textId="14158FE7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6F34B7F5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6837E2" w14:textId="1A3E5674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218DAFD9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82308F" w14:textId="64876932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381E" w14:paraId="37582411" w14:textId="77777777" w:rsidTr="00910872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9FDFC3" w14:textId="148482D8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11F21DD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68488" w14:textId="77777777" w:rsidR="00C32FE8" w:rsidRDefault="00C32FE8">
      <w:r>
        <w:separator/>
      </w:r>
    </w:p>
  </w:endnote>
  <w:endnote w:type="continuationSeparator" w:id="0">
    <w:p w14:paraId="7A19AD7F" w14:textId="77777777" w:rsidR="00C32FE8" w:rsidRDefault="00C32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CC79F" w14:textId="77777777" w:rsidR="000E7349" w:rsidRDefault="000E734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C3836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8FDC7" w14:textId="77777777" w:rsidR="00C32FE8" w:rsidRDefault="00C32FE8">
      <w:r>
        <w:separator/>
      </w:r>
    </w:p>
  </w:footnote>
  <w:footnote w:type="continuationSeparator" w:id="0">
    <w:p w14:paraId="1513D2EE" w14:textId="77777777" w:rsidR="00C32FE8" w:rsidRDefault="00C32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37EE6"/>
    <w:multiLevelType w:val="hybridMultilevel"/>
    <w:tmpl w:val="3D2E8EEA"/>
    <w:lvl w:ilvl="0" w:tplc="4722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E0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82D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1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E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E6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C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8862B2"/>
    <w:multiLevelType w:val="hybridMultilevel"/>
    <w:tmpl w:val="3C784FB0"/>
    <w:lvl w:ilvl="0" w:tplc="A3045E3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E40BA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6A243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98EFF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EE1A5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343C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0899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1A0D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DC881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6A1F71"/>
    <w:multiLevelType w:val="hybridMultilevel"/>
    <w:tmpl w:val="AFE455E8"/>
    <w:lvl w:ilvl="0" w:tplc="0ED8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D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674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E10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4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A2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CE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4E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C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D0162"/>
    <w:multiLevelType w:val="hybridMultilevel"/>
    <w:tmpl w:val="8B524E2C"/>
    <w:lvl w:ilvl="0" w:tplc="82B2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6A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E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C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6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2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E9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4038D7"/>
    <w:multiLevelType w:val="hybridMultilevel"/>
    <w:tmpl w:val="BD701EB2"/>
    <w:lvl w:ilvl="0" w:tplc="FC866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81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2A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C1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C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42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6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01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43C657C1"/>
    <w:multiLevelType w:val="hybridMultilevel"/>
    <w:tmpl w:val="95509CAE"/>
    <w:lvl w:ilvl="0" w:tplc="46F20B8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54B270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90125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00958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EA05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F4267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CA5DB2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28B1A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DCF348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3B771A"/>
    <w:multiLevelType w:val="hybridMultilevel"/>
    <w:tmpl w:val="DA300C1C"/>
    <w:lvl w:ilvl="0" w:tplc="036E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87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01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E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9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81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3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D742DE"/>
    <w:multiLevelType w:val="hybridMultilevel"/>
    <w:tmpl w:val="0D96B05A"/>
    <w:lvl w:ilvl="0" w:tplc="032AB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A2A4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9A0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E7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4A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0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C7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7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8A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BFB6E50"/>
    <w:multiLevelType w:val="hybridMultilevel"/>
    <w:tmpl w:val="6CFECA64"/>
    <w:lvl w:ilvl="0" w:tplc="F6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40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854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C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C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0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8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5D7A6B46"/>
    <w:multiLevelType w:val="hybridMultilevel"/>
    <w:tmpl w:val="4D08B21A"/>
    <w:lvl w:ilvl="0" w:tplc="1074B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2D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0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C2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05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6547A2E"/>
    <w:multiLevelType w:val="hybridMultilevel"/>
    <w:tmpl w:val="201EA1BC"/>
    <w:lvl w:ilvl="0" w:tplc="32E4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A7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45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CB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0D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46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7CA0E67"/>
    <w:multiLevelType w:val="hybridMultilevel"/>
    <w:tmpl w:val="602C1376"/>
    <w:lvl w:ilvl="0" w:tplc="0994C2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3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06B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78D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8CD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C0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AC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82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45A81"/>
    <w:multiLevelType w:val="hybridMultilevel"/>
    <w:tmpl w:val="839C8F70"/>
    <w:lvl w:ilvl="0" w:tplc="5C6C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413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A8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0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C8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6C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01133A"/>
    <w:multiLevelType w:val="hybridMultilevel"/>
    <w:tmpl w:val="9BA44E1A"/>
    <w:lvl w:ilvl="0" w:tplc="D0226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2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1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7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8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D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4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0C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5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49D7454"/>
    <w:multiLevelType w:val="hybridMultilevel"/>
    <w:tmpl w:val="15AE2480"/>
    <w:lvl w:ilvl="0" w:tplc="866AF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C8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20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C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8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43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6C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0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6ED25E6"/>
    <w:multiLevelType w:val="hybridMultilevel"/>
    <w:tmpl w:val="30F823DC"/>
    <w:lvl w:ilvl="0" w:tplc="214E1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B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E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C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B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0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EB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260971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4545833">
    <w:abstractNumId w:val="18"/>
  </w:num>
  <w:num w:numId="3" w16cid:durableId="2102868711">
    <w:abstractNumId w:val="16"/>
  </w:num>
  <w:num w:numId="4" w16cid:durableId="2046245682">
    <w:abstractNumId w:val="10"/>
  </w:num>
  <w:num w:numId="5" w16cid:durableId="1008949001">
    <w:abstractNumId w:val="27"/>
  </w:num>
  <w:num w:numId="6" w16cid:durableId="1984654923">
    <w:abstractNumId w:val="22"/>
  </w:num>
  <w:num w:numId="7" w16cid:durableId="797256425">
    <w:abstractNumId w:val="7"/>
  </w:num>
  <w:num w:numId="8" w16cid:durableId="573004858">
    <w:abstractNumId w:val="11"/>
  </w:num>
  <w:num w:numId="9" w16cid:durableId="503715075">
    <w:abstractNumId w:val="5"/>
  </w:num>
  <w:num w:numId="10" w16cid:durableId="131992944">
    <w:abstractNumId w:val="15"/>
  </w:num>
  <w:num w:numId="11" w16cid:durableId="1490290450">
    <w:abstractNumId w:val="6"/>
  </w:num>
  <w:num w:numId="12" w16cid:durableId="1011949044">
    <w:abstractNumId w:val="23"/>
  </w:num>
  <w:num w:numId="13" w16cid:durableId="2094277430">
    <w:abstractNumId w:val="26"/>
  </w:num>
  <w:num w:numId="14" w16cid:durableId="1004625823">
    <w:abstractNumId w:val="1"/>
  </w:num>
  <w:num w:numId="15" w16cid:durableId="1082526625">
    <w:abstractNumId w:val="9"/>
  </w:num>
  <w:num w:numId="16" w16cid:durableId="1250390838">
    <w:abstractNumId w:val="13"/>
  </w:num>
  <w:num w:numId="17" w16cid:durableId="1920551347">
    <w:abstractNumId w:val="8"/>
  </w:num>
  <w:num w:numId="18" w16cid:durableId="1965038352">
    <w:abstractNumId w:val="2"/>
  </w:num>
  <w:num w:numId="19" w16cid:durableId="1525170437">
    <w:abstractNumId w:val="25"/>
  </w:num>
  <w:num w:numId="20" w16cid:durableId="82341078">
    <w:abstractNumId w:val="20"/>
  </w:num>
  <w:num w:numId="21" w16cid:durableId="1995646799">
    <w:abstractNumId w:val="21"/>
  </w:num>
  <w:num w:numId="22" w16cid:durableId="958560832">
    <w:abstractNumId w:val="3"/>
  </w:num>
  <w:num w:numId="23" w16cid:durableId="2101414676">
    <w:abstractNumId w:val="17"/>
  </w:num>
  <w:num w:numId="24" w16cid:durableId="1133907770">
    <w:abstractNumId w:val="14"/>
  </w:num>
  <w:num w:numId="25" w16cid:durableId="584728430">
    <w:abstractNumId w:val="19"/>
  </w:num>
  <w:num w:numId="26" w16cid:durableId="729157757">
    <w:abstractNumId w:val="24"/>
  </w:num>
  <w:num w:numId="27" w16cid:durableId="738863151">
    <w:abstractNumId w:val="12"/>
  </w:num>
  <w:num w:numId="28" w16cid:durableId="5339246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81E"/>
    <w:rsid w:val="00003B9A"/>
    <w:rsid w:val="00005179"/>
    <w:rsid w:val="00006EF7"/>
    <w:rsid w:val="00011074"/>
    <w:rsid w:val="0001220A"/>
    <w:rsid w:val="000132D1"/>
    <w:rsid w:val="00014E26"/>
    <w:rsid w:val="00020350"/>
    <w:rsid w:val="000205C5"/>
    <w:rsid w:val="00020DAE"/>
    <w:rsid w:val="00022F9B"/>
    <w:rsid w:val="00025316"/>
    <w:rsid w:val="00032892"/>
    <w:rsid w:val="00035ED1"/>
    <w:rsid w:val="000361C5"/>
    <w:rsid w:val="00037C06"/>
    <w:rsid w:val="000401DE"/>
    <w:rsid w:val="00041E21"/>
    <w:rsid w:val="000448E1"/>
    <w:rsid w:val="00044DAE"/>
    <w:rsid w:val="000458E9"/>
    <w:rsid w:val="000521AE"/>
    <w:rsid w:val="00052BF8"/>
    <w:rsid w:val="00054EC7"/>
    <w:rsid w:val="00055421"/>
    <w:rsid w:val="00057116"/>
    <w:rsid w:val="00060C93"/>
    <w:rsid w:val="00064CB2"/>
    <w:rsid w:val="00066954"/>
    <w:rsid w:val="00067741"/>
    <w:rsid w:val="00072A56"/>
    <w:rsid w:val="00072DA3"/>
    <w:rsid w:val="00075FF4"/>
    <w:rsid w:val="000772F8"/>
    <w:rsid w:val="00080943"/>
    <w:rsid w:val="00082CCB"/>
    <w:rsid w:val="00090C79"/>
    <w:rsid w:val="00090E55"/>
    <w:rsid w:val="000949E2"/>
    <w:rsid w:val="000A3125"/>
    <w:rsid w:val="000A7DF2"/>
    <w:rsid w:val="000B0519"/>
    <w:rsid w:val="000B1ABD"/>
    <w:rsid w:val="000B54FD"/>
    <w:rsid w:val="000B5594"/>
    <w:rsid w:val="000B61FD"/>
    <w:rsid w:val="000B6603"/>
    <w:rsid w:val="000C0BF7"/>
    <w:rsid w:val="000C139E"/>
    <w:rsid w:val="000C5FE3"/>
    <w:rsid w:val="000D122A"/>
    <w:rsid w:val="000D5D45"/>
    <w:rsid w:val="000D5E5B"/>
    <w:rsid w:val="000D5F61"/>
    <w:rsid w:val="000E3173"/>
    <w:rsid w:val="000E436E"/>
    <w:rsid w:val="000E4B19"/>
    <w:rsid w:val="000E55AD"/>
    <w:rsid w:val="000E630D"/>
    <w:rsid w:val="000E7349"/>
    <w:rsid w:val="000F69DD"/>
    <w:rsid w:val="000F7373"/>
    <w:rsid w:val="000F7E20"/>
    <w:rsid w:val="001001BD"/>
    <w:rsid w:val="00101936"/>
    <w:rsid w:val="00101B16"/>
    <w:rsid w:val="00102222"/>
    <w:rsid w:val="001042AF"/>
    <w:rsid w:val="001059FD"/>
    <w:rsid w:val="00120541"/>
    <w:rsid w:val="001211F3"/>
    <w:rsid w:val="00127B5D"/>
    <w:rsid w:val="001413A4"/>
    <w:rsid w:val="00143B7F"/>
    <w:rsid w:val="00147368"/>
    <w:rsid w:val="0015139D"/>
    <w:rsid w:val="00153F6D"/>
    <w:rsid w:val="001544FE"/>
    <w:rsid w:val="001634E3"/>
    <w:rsid w:val="00163676"/>
    <w:rsid w:val="00166818"/>
    <w:rsid w:val="00171925"/>
    <w:rsid w:val="00173998"/>
    <w:rsid w:val="00174617"/>
    <w:rsid w:val="001759A7"/>
    <w:rsid w:val="0017631D"/>
    <w:rsid w:val="001808F9"/>
    <w:rsid w:val="001823EC"/>
    <w:rsid w:val="00184396"/>
    <w:rsid w:val="00191077"/>
    <w:rsid w:val="00193974"/>
    <w:rsid w:val="00194F99"/>
    <w:rsid w:val="001A4192"/>
    <w:rsid w:val="001A63AD"/>
    <w:rsid w:val="001A7B69"/>
    <w:rsid w:val="001B27AD"/>
    <w:rsid w:val="001C5A7B"/>
    <w:rsid w:val="001C5C86"/>
    <w:rsid w:val="001C6B14"/>
    <w:rsid w:val="001C718D"/>
    <w:rsid w:val="001D07EF"/>
    <w:rsid w:val="001D143E"/>
    <w:rsid w:val="001E14C4"/>
    <w:rsid w:val="001E3CB9"/>
    <w:rsid w:val="001F7EB4"/>
    <w:rsid w:val="002000C2"/>
    <w:rsid w:val="002043E8"/>
    <w:rsid w:val="00205F25"/>
    <w:rsid w:val="00206A6F"/>
    <w:rsid w:val="00221B1E"/>
    <w:rsid w:val="00222C45"/>
    <w:rsid w:val="002235D2"/>
    <w:rsid w:val="0022499B"/>
    <w:rsid w:val="00225B16"/>
    <w:rsid w:val="00232539"/>
    <w:rsid w:val="00234ADD"/>
    <w:rsid w:val="00235BEF"/>
    <w:rsid w:val="00240DCD"/>
    <w:rsid w:val="002446FC"/>
    <w:rsid w:val="00245420"/>
    <w:rsid w:val="0024680F"/>
    <w:rsid w:val="00246C4B"/>
    <w:rsid w:val="0024747B"/>
    <w:rsid w:val="0024786B"/>
    <w:rsid w:val="00250806"/>
    <w:rsid w:val="00251D80"/>
    <w:rsid w:val="002540AE"/>
    <w:rsid w:val="00254FB5"/>
    <w:rsid w:val="00256C73"/>
    <w:rsid w:val="002604E7"/>
    <w:rsid w:val="00264022"/>
    <w:rsid w:val="002640E5"/>
    <w:rsid w:val="0026436F"/>
    <w:rsid w:val="0026606E"/>
    <w:rsid w:val="00270BDC"/>
    <w:rsid w:val="0027433E"/>
    <w:rsid w:val="002753AA"/>
    <w:rsid w:val="002762AD"/>
    <w:rsid w:val="00276403"/>
    <w:rsid w:val="00282428"/>
    <w:rsid w:val="002847C3"/>
    <w:rsid w:val="002B009D"/>
    <w:rsid w:val="002C1C50"/>
    <w:rsid w:val="002D1513"/>
    <w:rsid w:val="002D1D1C"/>
    <w:rsid w:val="002D4CDA"/>
    <w:rsid w:val="002D5886"/>
    <w:rsid w:val="002E5007"/>
    <w:rsid w:val="002E6A7D"/>
    <w:rsid w:val="002E7A9E"/>
    <w:rsid w:val="002F01CF"/>
    <w:rsid w:val="002F3C41"/>
    <w:rsid w:val="002F6C5C"/>
    <w:rsid w:val="0030045C"/>
    <w:rsid w:val="003029CB"/>
    <w:rsid w:val="00306585"/>
    <w:rsid w:val="00306A92"/>
    <w:rsid w:val="003071A5"/>
    <w:rsid w:val="00307B99"/>
    <w:rsid w:val="00310C50"/>
    <w:rsid w:val="003142B3"/>
    <w:rsid w:val="003205AD"/>
    <w:rsid w:val="0033027D"/>
    <w:rsid w:val="00335FB2"/>
    <w:rsid w:val="00344158"/>
    <w:rsid w:val="00347B74"/>
    <w:rsid w:val="00353524"/>
    <w:rsid w:val="00355CB6"/>
    <w:rsid w:val="0035787E"/>
    <w:rsid w:val="00362B63"/>
    <w:rsid w:val="00364D5F"/>
    <w:rsid w:val="00366257"/>
    <w:rsid w:val="00383D67"/>
    <w:rsid w:val="0038453D"/>
    <w:rsid w:val="0038516D"/>
    <w:rsid w:val="003869D7"/>
    <w:rsid w:val="00391DB5"/>
    <w:rsid w:val="00393869"/>
    <w:rsid w:val="003959B3"/>
    <w:rsid w:val="003A08AA"/>
    <w:rsid w:val="003A1EB0"/>
    <w:rsid w:val="003A6A5C"/>
    <w:rsid w:val="003B3060"/>
    <w:rsid w:val="003B3A93"/>
    <w:rsid w:val="003C0F14"/>
    <w:rsid w:val="003C1E36"/>
    <w:rsid w:val="003C2DA6"/>
    <w:rsid w:val="003C6DA6"/>
    <w:rsid w:val="003D0366"/>
    <w:rsid w:val="003D2781"/>
    <w:rsid w:val="003D62A9"/>
    <w:rsid w:val="003E0D9F"/>
    <w:rsid w:val="003E3AFC"/>
    <w:rsid w:val="003F04C7"/>
    <w:rsid w:val="003F268E"/>
    <w:rsid w:val="003F48B7"/>
    <w:rsid w:val="003F7142"/>
    <w:rsid w:val="003F7B3D"/>
    <w:rsid w:val="004014F0"/>
    <w:rsid w:val="0040240E"/>
    <w:rsid w:val="00403CEC"/>
    <w:rsid w:val="004053F4"/>
    <w:rsid w:val="00407305"/>
    <w:rsid w:val="00411698"/>
    <w:rsid w:val="004131EE"/>
    <w:rsid w:val="00414164"/>
    <w:rsid w:val="0041789B"/>
    <w:rsid w:val="00423BDB"/>
    <w:rsid w:val="00423D1D"/>
    <w:rsid w:val="004260A5"/>
    <w:rsid w:val="00430C29"/>
    <w:rsid w:val="00432283"/>
    <w:rsid w:val="004359A2"/>
    <w:rsid w:val="0043745F"/>
    <w:rsid w:val="00437F58"/>
    <w:rsid w:val="0044029F"/>
    <w:rsid w:val="00440BC9"/>
    <w:rsid w:val="00442A63"/>
    <w:rsid w:val="004432D9"/>
    <w:rsid w:val="00443F4C"/>
    <w:rsid w:val="00444963"/>
    <w:rsid w:val="00452316"/>
    <w:rsid w:val="00454609"/>
    <w:rsid w:val="00455DE4"/>
    <w:rsid w:val="00455E88"/>
    <w:rsid w:val="0046168B"/>
    <w:rsid w:val="00463336"/>
    <w:rsid w:val="0046598E"/>
    <w:rsid w:val="00477A96"/>
    <w:rsid w:val="0048267C"/>
    <w:rsid w:val="00487598"/>
    <w:rsid w:val="004876B9"/>
    <w:rsid w:val="00493A79"/>
    <w:rsid w:val="00495840"/>
    <w:rsid w:val="00496B3E"/>
    <w:rsid w:val="004A40BE"/>
    <w:rsid w:val="004A6A60"/>
    <w:rsid w:val="004B2314"/>
    <w:rsid w:val="004B48C6"/>
    <w:rsid w:val="004C0726"/>
    <w:rsid w:val="004C594F"/>
    <w:rsid w:val="004C634D"/>
    <w:rsid w:val="004D24B9"/>
    <w:rsid w:val="004D5816"/>
    <w:rsid w:val="004E2CE2"/>
    <w:rsid w:val="004E4D1F"/>
    <w:rsid w:val="004E5172"/>
    <w:rsid w:val="004E5542"/>
    <w:rsid w:val="004E6F8A"/>
    <w:rsid w:val="004F07B8"/>
    <w:rsid w:val="00501091"/>
    <w:rsid w:val="00502CD2"/>
    <w:rsid w:val="00504E33"/>
    <w:rsid w:val="00507103"/>
    <w:rsid w:val="00512839"/>
    <w:rsid w:val="005257AB"/>
    <w:rsid w:val="0053536B"/>
    <w:rsid w:val="00537178"/>
    <w:rsid w:val="00551584"/>
    <w:rsid w:val="00551A59"/>
    <w:rsid w:val="0055216E"/>
    <w:rsid w:val="00552C2C"/>
    <w:rsid w:val="005555B7"/>
    <w:rsid w:val="005562A8"/>
    <w:rsid w:val="005563C8"/>
    <w:rsid w:val="005573BB"/>
    <w:rsid w:val="00557B2E"/>
    <w:rsid w:val="0056037B"/>
    <w:rsid w:val="00561267"/>
    <w:rsid w:val="00566283"/>
    <w:rsid w:val="00571E3F"/>
    <w:rsid w:val="00574059"/>
    <w:rsid w:val="00583544"/>
    <w:rsid w:val="00586951"/>
    <w:rsid w:val="00590087"/>
    <w:rsid w:val="005944B5"/>
    <w:rsid w:val="005A032D"/>
    <w:rsid w:val="005B5CE3"/>
    <w:rsid w:val="005C0DCE"/>
    <w:rsid w:val="005C29F7"/>
    <w:rsid w:val="005C4F58"/>
    <w:rsid w:val="005C5E8D"/>
    <w:rsid w:val="005C742B"/>
    <w:rsid w:val="005C78F2"/>
    <w:rsid w:val="005D057C"/>
    <w:rsid w:val="005D3FEC"/>
    <w:rsid w:val="005D44BE"/>
    <w:rsid w:val="005E088B"/>
    <w:rsid w:val="005E1128"/>
    <w:rsid w:val="005F28A3"/>
    <w:rsid w:val="005F6960"/>
    <w:rsid w:val="00604BF9"/>
    <w:rsid w:val="006114B6"/>
    <w:rsid w:val="00611EC4"/>
    <w:rsid w:val="00612542"/>
    <w:rsid w:val="006146D2"/>
    <w:rsid w:val="00620B3F"/>
    <w:rsid w:val="00621A2E"/>
    <w:rsid w:val="00622074"/>
    <w:rsid w:val="006239E7"/>
    <w:rsid w:val="00623C76"/>
    <w:rsid w:val="00625387"/>
    <w:rsid w:val="006254C4"/>
    <w:rsid w:val="00626C2F"/>
    <w:rsid w:val="006323BE"/>
    <w:rsid w:val="00633354"/>
    <w:rsid w:val="0063727B"/>
    <w:rsid w:val="0063745E"/>
    <w:rsid w:val="006418C6"/>
    <w:rsid w:val="00641D89"/>
    <w:rsid w:val="00641ED8"/>
    <w:rsid w:val="00654893"/>
    <w:rsid w:val="0066252D"/>
    <w:rsid w:val="006633A4"/>
    <w:rsid w:val="006662CC"/>
    <w:rsid w:val="00667DD2"/>
    <w:rsid w:val="00671BBB"/>
    <w:rsid w:val="00676D4C"/>
    <w:rsid w:val="00677D6A"/>
    <w:rsid w:val="00682237"/>
    <w:rsid w:val="00693318"/>
    <w:rsid w:val="0069589C"/>
    <w:rsid w:val="006A0403"/>
    <w:rsid w:val="006A0EF8"/>
    <w:rsid w:val="006A174A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20F1"/>
    <w:rsid w:val="006E33EF"/>
    <w:rsid w:val="006E5E87"/>
    <w:rsid w:val="006F2155"/>
    <w:rsid w:val="006F430F"/>
    <w:rsid w:val="006F5302"/>
    <w:rsid w:val="00706A1A"/>
    <w:rsid w:val="00707673"/>
    <w:rsid w:val="0071096C"/>
    <w:rsid w:val="00715DB9"/>
    <w:rsid w:val="007162BE"/>
    <w:rsid w:val="00722267"/>
    <w:rsid w:val="007272AA"/>
    <w:rsid w:val="007339D9"/>
    <w:rsid w:val="007352FB"/>
    <w:rsid w:val="00742958"/>
    <w:rsid w:val="00746F46"/>
    <w:rsid w:val="00750023"/>
    <w:rsid w:val="0075252A"/>
    <w:rsid w:val="0076053A"/>
    <w:rsid w:val="0076388B"/>
    <w:rsid w:val="00764B84"/>
    <w:rsid w:val="00765028"/>
    <w:rsid w:val="0078034D"/>
    <w:rsid w:val="00782A9B"/>
    <w:rsid w:val="00783C96"/>
    <w:rsid w:val="00790BCC"/>
    <w:rsid w:val="00795CEE"/>
    <w:rsid w:val="00796A3F"/>
    <w:rsid w:val="00796F94"/>
    <w:rsid w:val="007974F5"/>
    <w:rsid w:val="007A0F37"/>
    <w:rsid w:val="007A4346"/>
    <w:rsid w:val="007A5AA5"/>
    <w:rsid w:val="007A6136"/>
    <w:rsid w:val="007B0F49"/>
    <w:rsid w:val="007B5A37"/>
    <w:rsid w:val="007C05E3"/>
    <w:rsid w:val="007C60A4"/>
    <w:rsid w:val="007C7E14"/>
    <w:rsid w:val="007D03D2"/>
    <w:rsid w:val="007D1AB2"/>
    <w:rsid w:val="007D36CF"/>
    <w:rsid w:val="007D7A2A"/>
    <w:rsid w:val="007E28CB"/>
    <w:rsid w:val="007E4BE8"/>
    <w:rsid w:val="007E6702"/>
    <w:rsid w:val="007E704E"/>
    <w:rsid w:val="007E77A5"/>
    <w:rsid w:val="007F4703"/>
    <w:rsid w:val="007F4F72"/>
    <w:rsid w:val="007F522E"/>
    <w:rsid w:val="007F7421"/>
    <w:rsid w:val="00801F7F"/>
    <w:rsid w:val="00804F4C"/>
    <w:rsid w:val="00805812"/>
    <w:rsid w:val="00806A8C"/>
    <w:rsid w:val="00813C1F"/>
    <w:rsid w:val="00820CB9"/>
    <w:rsid w:val="008234C6"/>
    <w:rsid w:val="00833870"/>
    <w:rsid w:val="00834A60"/>
    <w:rsid w:val="00835AB0"/>
    <w:rsid w:val="00850C43"/>
    <w:rsid w:val="00856078"/>
    <w:rsid w:val="0085723F"/>
    <w:rsid w:val="00860069"/>
    <w:rsid w:val="00863957"/>
    <w:rsid w:val="00863E89"/>
    <w:rsid w:val="00866E4B"/>
    <w:rsid w:val="00872B3B"/>
    <w:rsid w:val="00874222"/>
    <w:rsid w:val="0087441D"/>
    <w:rsid w:val="00877EDD"/>
    <w:rsid w:val="0088222A"/>
    <w:rsid w:val="00882358"/>
    <w:rsid w:val="008835FC"/>
    <w:rsid w:val="00886158"/>
    <w:rsid w:val="0088770C"/>
    <w:rsid w:val="008901F6"/>
    <w:rsid w:val="00896C03"/>
    <w:rsid w:val="008A05BF"/>
    <w:rsid w:val="008A495D"/>
    <w:rsid w:val="008A593F"/>
    <w:rsid w:val="008A68C8"/>
    <w:rsid w:val="008A6B43"/>
    <w:rsid w:val="008A715E"/>
    <w:rsid w:val="008A76FD"/>
    <w:rsid w:val="008B114B"/>
    <w:rsid w:val="008B2D09"/>
    <w:rsid w:val="008B4161"/>
    <w:rsid w:val="008B519F"/>
    <w:rsid w:val="008C0E78"/>
    <w:rsid w:val="008C1901"/>
    <w:rsid w:val="008C3A4A"/>
    <w:rsid w:val="008C3ECD"/>
    <w:rsid w:val="008C537F"/>
    <w:rsid w:val="008C6700"/>
    <w:rsid w:val="008D1790"/>
    <w:rsid w:val="008D311A"/>
    <w:rsid w:val="008D52CF"/>
    <w:rsid w:val="008D658B"/>
    <w:rsid w:val="008E27B8"/>
    <w:rsid w:val="008F1CF2"/>
    <w:rsid w:val="008F2180"/>
    <w:rsid w:val="008F613E"/>
    <w:rsid w:val="00902659"/>
    <w:rsid w:val="009127A6"/>
    <w:rsid w:val="00915DDF"/>
    <w:rsid w:val="0091640C"/>
    <w:rsid w:val="00921CE4"/>
    <w:rsid w:val="00922D07"/>
    <w:rsid w:val="00922FCB"/>
    <w:rsid w:val="0093077E"/>
    <w:rsid w:val="00931568"/>
    <w:rsid w:val="009348D9"/>
    <w:rsid w:val="00935CB0"/>
    <w:rsid w:val="00940D2B"/>
    <w:rsid w:val="009428A9"/>
    <w:rsid w:val="009437A2"/>
    <w:rsid w:val="00944B28"/>
    <w:rsid w:val="00946949"/>
    <w:rsid w:val="00950560"/>
    <w:rsid w:val="00953E83"/>
    <w:rsid w:val="00954D56"/>
    <w:rsid w:val="00957B59"/>
    <w:rsid w:val="0096098B"/>
    <w:rsid w:val="00962064"/>
    <w:rsid w:val="009627B8"/>
    <w:rsid w:val="00962BF1"/>
    <w:rsid w:val="00967838"/>
    <w:rsid w:val="00970D1D"/>
    <w:rsid w:val="00980456"/>
    <w:rsid w:val="00982CD6"/>
    <w:rsid w:val="00982DD1"/>
    <w:rsid w:val="00985720"/>
    <w:rsid w:val="00985B73"/>
    <w:rsid w:val="009870A7"/>
    <w:rsid w:val="00992266"/>
    <w:rsid w:val="00993667"/>
    <w:rsid w:val="00994A54"/>
    <w:rsid w:val="009A0B51"/>
    <w:rsid w:val="009A3BC4"/>
    <w:rsid w:val="009A527F"/>
    <w:rsid w:val="009A6092"/>
    <w:rsid w:val="009A63B4"/>
    <w:rsid w:val="009B12A5"/>
    <w:rsid w:val="009B1936"/>
    <w:rsid w:val="009B314C"/>
    <w:rsid w:val="009B493F"/>
    <w:rsid w:val="009B7632"/>
    <w:rsid w:val="009C2977"/>
    <w:rsid w:val="009C2DCC"/>
    <w:rsid w:val="009C78A2"/>
    <w:rsid w:val="009D183E"/>
    <w:rsid w:val="009D23B2"/>
    <w:rsid w:val="009D3B06"/>
    <w:rsid w:val="009E2684"/>
    <w:rsid w:val="009E543D"/>
    <w:rsid w:val="009E6C21"/>
    <w:rsid w:val="009F41AE"/>
    <w:rsid w:val="009F7959"/>
    <w:rsid w:val="00A01CFF"/>
    <w:rsid w:val="00A02B1E"/>
    <w:rsid w:val="00A10539"/>
    <w:rsid w:val="00A15763"/>
    <w:rsid w:val="00A21BFB"/>
    <w:rsid w:val="00A226C6"/>
    <w:rsid w:val="00A255FA"/>
    <w:rsid w:val="00A27912"/>
    <w:rsid w:val="00A3189D"/>
    <w:rsid w:val="00A31DFC"/>
    <w:rsid w:val="00A338A3"/>
    <w:rsid w:val="00A339CF"/>
    <w:rsid w:val="00A341FC"/>
    <w:rsid w:val="00A34731"/>
    <w:rsid w:val="00A35110"/>
    <w:rsid w:val="00A36378"/>
    <w:rsid w:val="00A40015"/>
    <w:rsid w:val="00A4156D"/>
    <w:rsid w:val="00A42B8C"/>
    <w:rsid w:val="00A43DBD"/>
    <w:rsid w:val="00A47445"/>
    <w:rsid w:val="00A5274E"/>
    <w:rsid w:val="00A61082"/>
    <w:rsid w:val="00A6656B"/>
    <w:rsid w:val="00A70333"/>
    <w:rsid w:val="00A7053D"/>
    <w:rsid w:val="00A70E1E"/>
    <w:rsid w:val="00A72AFA"/>
    <w:rsid w:val="00A73257"/>
    <w:rsid w:val="00A76184"/>
    <w:rsid w:val="00A81E4F"/>
    <w:rsid w:val="00A9081F"/>
    <w:rsid w:val="00A90992"/>
    <w:rsid w:val="00A9188C"/>
    <w:rsid w:val="00A9334D"/>
    <w:rsid w:val="00A9489E"/>
    <w:rsid w:val="00A95B18"/>
    <w:rsid w:val="00A97002"/>
    <w:rsid w:val="00A97A52"/>
    <w:rsid w:val="00AA0D6A"/>
    <w:rsid w:val="00AA4A0B"/>
    <w:rsid w:val="00AA5B7D"/>
    <w:rsid w:val="00AA7B49"/>
    <w:rsid w:val="00AB029B"/>
    <w:rsid w:val="00AB58BF"/>
    <w:rsid w:val="00AC3744"/>
    <w:rsid w:val="00AC3B93"/>
    <w:rsid w:val="00AC42A7"/>
    <w:rsid w:val="00AC53F2"/>
    <w:rsid w:val="00AC5B1D"/>
    <w:rsid w:val="00AD0751"/>
    <w:rsid w:val="00AD77C4"/>
    <w:rsid w:val="00AE0127"/>
    <w:rsid w:val="00AE25BF"/>
    <w:rsid w:val="00AF0C13"/>
    <w:rsid w:val="00B01ACB"/>
    <w:rsid w:val="00B03AF5"/>
    <w:rsid w:val="00B03C01"/>
    <w:rsid w:val="00B056E5"/>
    <w:rsid w:val="00B058D4"/>
    <w:rsid w:val="00B078D6"/>
    <w:rsid w:val="00B1248D"/>
    <w:rsid w:val="00B14709"/>
    <w:rsid w:val="00B24DA7"/>
    <w:rsid w:val="00B26564"/>
    <w:rsid w:val="00B27303"/>
    <w:rsid w:val="00B2743D"/>
    <w:rsid w:val="00B3015C"/>
    <w:rsid w:val="00B34210"/>
    <w:rsid w:val="00B344D8"/>
    <w:rsid w:val="00B34AC5"/>
    <w:rsid w:val="00B55FA0"/>
    <w:rsid w:val="00B567D1"/>
    <w:rsid w:val="00B57193"/>
    <w:rsid w:val="00B73258"/>
    <w:rsid w:val="00B73B4C"/>
    <w:rsid w:val="00B73F75"/>
    <w:rsid w:val="00B8483E"/>
    <w:rsid w:val="00B852A3"/>
    <w:rsid w:val="00B92EFB"/>
    <w:rsid w:val="00B94632"/>
    <w:rsid w:val="00B946CD"/>
    <w:rsid w:val="00B96481"/>
    <w:rsid w:val="00B9671D"/>
    <w:rsid w:val="00B97CD2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D3C81"/>
    <w:rsid w:val="00BD5243"/>
    <w:rsid w:val="00BD5D74"/>
    <w:rsid w:val="00BE43AD"/>
    <w:rsid w:val="00BF49E3"/>
    <w:rsid w:val="00BF548D"/>
    <w:rsid w:val="00BF7C9D"/>
    <w:rsid w:val="00C01E8C"/>
    <w:rsid w:val="00C02DF6"/>
    <w:rsid w:val="00C036DC"/>
    <w:rsid w:val="00C03E01"/>
    <w:rsid w:val="00C03E27"/>
    <w:rsid w:val="00C13B40"/>
    <w:rsid w:val="00C13F7D"/>
    <w:rsid w:val="00C23582"/>
    <w:rsid w:val="00C2724D"/>
    <w:rsid w:val="00C27CA9"/>
    <w:rsid w:val="00C27E2C"/>
    <w:rsid w:val="00C317E7"/>
    <w:rsid w:val="00C32FE8"/>
    <w:rsid w:val="00C3799C"/>
    <w:rsid w:val="00C4305E"/>
    <w:rsid w:val="00C43D1E"/>
    <w:rsid w:val="00C44336"/>
    <w:rsid w:val="00C45E3C"/>
    <w:rsid w:val="00C50F7C"/>
    <w:rsid w:val="00C51704"/>
    <w:rsid w:val="00C533E6"/>
    <w:rsid w:val="00C54901"/>
    <w:rsid w:val="00C55299"/>
    <w:rsid w:val="00C5591F"/>
    <w:rsid w:val="00C57C50"/>
    <w:rsid w:val="00C607F9"/>
    <w:rsid w:val="00C62767"/>
    <w:rsid w:val="00C633E7"/>
    <w:rsid w:val="00C63EE7"/>
    <w:rsid w:val="00C656AB"/>
    <w:rsid w:val="00C715CA"/>
    <w:rsid w:val="00C7495D"/>
    <w:rsid w:val="00C75681"/>
    <w:rsid w:val="00C77CE9"/>
    <w:rsid w:val="00C80437"/>
    <w:rsid w:val="00C83BEF"/>
    <w:rsid w:val="00C9685D"/>
    <w:rsid w:val="00C97EA1"/>
    <w:rsid w:val="00CA0968"/>
    <w:rsid w:val="00CA168E"/>
    <w:rsid w:val="00CA518B"/>
    <w:rsid w:val="00CB0647"/>
    <w:rsid w:val="00CB4236"/>
    <w:rsid w:val="00CC3836"/>
    <w:rsid w:val="00CC5A41"/>
    <w:rsid w:val="00CC5FE2"/>
    <w:rsid w:val="00CC72A4"/>
    <w:rsid w:val="00CD3153"/>
    <w:rsid w:val="00CD7783"/>
    <w:rsid w:val="00CE3A19"/>
    <w:rsid w:val="00CE53E5"/>
    <w:rsid w:val="00CF6306"/>
    <w:rsid w:val="00CF6810"/>
    <w:rsid w:val="00D01F33"/>
    <w:rsid w:val="00D03479"/>
    <w:rsid w:val="00D06117"/>
    <w:rsid w:val="00D173AE"/>
    <w:rsid w:val="00D224E5"/>
    <w:rsid w:val="00D24760"/>
    <w:rsid w:val="00D25A9D"/>
    <w:rsid w:val="00D26B08"/>
    <w:rsid w:val="00D2718C"/>
    <w:rsid w:val="00D31575"/>
    <w:rsid w:val="00D31CC8"/>
    <w:rsid w:val="00D32678"/>
    <w:rsid w:val="00D4050F"/>
    <w:rsid w:val="00D44585"/>
    <w:rsid w:val="00D4582B"/>
    <w:rsid w:val="00D47825"/>
    <w:rsid w:val="00D51C17"/>
    <w:rsid w:val="00D521C1"/>
    <w:rsid w:val="00D523F7"/>
    <w:rsid w:val="00D54A43"/>
    <w:rsid w:val="00D565B2"/>
    <w:rsid w:val="00D60032"/>
    <w:rsid w:val="00D644B8"/>
    <w:rsid w:val="00D70EFB"/>
    <w:rsid w:val="00D71F40"/>
    <w:rsid w:val="00D72861"/>
    <w:rsid w:val="00D77416"/>
    <w:rsid w:val="00D80FC6"/>
    <w:rsid w:val="00D8707A"/>
    <w:rsid w:val="00D903CF"/>
    <w:rsid w:val="00D92B74"/>
    <w:rsid w:val="00D94917"/>
    <w:rsid w:val="00D974FF"/>
    <w:rsid w:val="00DA4A21"/>
    <w:rsid w:val="00DA60FB"/>
    <w:rsid w:val="00DA74F3"/>
    <w:rsid w:val="00DB0480"/>
    <w:rsid w:val="00DB4B7A"/>
    <w:rsid w:val="00DB69F3"/>
    <w:rsid w:val="00DB7829"/>
    <w:rsid w:val="00DC0475"/>
    <w:rsid w:val="00DC0FD1"/>
    <w:rsid w:val="00DC1675"/>
    <w:rsid w:val="00DC4907"/>
    <w:rsid w:val="00DD017C"/>
    <w:rsid w:val="00DD397A"/>
    <w:rsid w:val="00DD58B7"/>
    <w:rsid w:val="00DD6699"/>
    <w:rsid w:val="00DE5036"/>
    <w:rsid w:val="00DF7839"/>
    <w:rsid w:val="00E007C5"/>
    <w:rsid w:val="00E00DBF"/>
    <w:rsid w:val="00E0213F"/>
    <w:rsid w:val="00E033E0"/>
    <w:rsid w:val="00E04110"/>
    <w:rsid w:val="00E10269"/>
    <w:rsid w:val="00E1026B"/>
    <w:rsid w:val="00E13CB2"/>
    <w:rsid w:val="00E16BB9"/>
    <w:rsid w:val="00E20C37"/>
    <w:rsid w:val="00E41D61"/>
    <w:rsid w:val="00E42ADA"/>
    <w:rsid w:val="00E447FB"/>
    <w:rsid w:val="00E52C57"/>
    <w:rsid w:val="00E53917"/>
    <w:rsid w:val="00E53A7A"/>
    <w:rsid w:val="00E54821"/>
    <w:rsid w:val="00E5653A"/>
    <w:rsid w:val="00E57BAB"/>
    <w:rsid w:val="00E57E7D"/>
    <w:rsid w:val="00E60118"/>
    <w:rsid w:val="00E61D21"/>
    <w:rsid w:val="00E62E26"/>
    <w:rsid w:val="00E70355"/>
    <w:rsid w:val="00E77637"/>
    <w:rsid w:val="00E84CD8"/>
    <w:rsid w:val="00E90B85"/>
    <w:rsid w:val="00E91679"/>
    <w:rsid w:val="00E92452"/>
    <w:rsid w:val="00E9445B"/>
    <w:rsid w:val="00E94CC1"/>
    <w:rsid w:val="00E96431"/>
    <w:rsid w:val="00EA0903"/>
    <w:rsid w:val="00EB07D7"/>
    <w:rsid w:val="00EB266C"/>
    <w:rsid w:val="00EB3B68"/>
    <w:rsid w:val="00EC3039"/>
    <w:rsid w:val="00EC5235"/>
    <w:rsid w:val="00ED6B03"/>
    <w:rsid w:val="00ED7A5B"/>
    <w:rsid w:val="00EE4010"/>
    <w:rsid w:val="00EF6C75"/>
    <w:rsid w:val="00F07768"/>
    <w:rsid w:val="00F07893"/>
    <w:rsid w:val="00F07C92"/>
    <w:rsid w:val="00F11E6A"/>
    <w:rsid w:val="00F138AB"/>
    <w:rsid w:val="00F14B43"/>
    <w:rsid w:val="00F17BC6"/>
    <w:rsid w:val="00F203C7"/>
    <w:rsid w:val="00F215E2"/>
    <w:rsid w:val="00F21E3F"/>
    <w:rsid w:val="00F35DF3"/>
    <w:rsid w:val="00F41A27"/>
    <w:rsid w:val="00F4338D"/>
    <w:rsid w:val="00F440D3"/>
    <w:rsid w:val="00F446AC"/>
    <w:rsid w:val="00F46EAF"/>
    <w:rsid w:val="00F51DB3"/>
    <w:rsid w:val="00F520CE"/>
    <w:rsid w:val="00F5429B"/>
    <w:rsid w:val="00F54CC1"/>
    <w:rsid w:val="00F5774F"/>
    <w:rsid w:val="00F62688"/>
    <w:rsid w:val="00F65FE2"/>
    <w:rsid w:val="00F73BF0"/>
    <w:rsid w:val="00F76454"/>
    <w:rsid w:val="00F76BE5"/>
    <w:rsid w:val="00F80FE5"/>
    <w:rsid w:val="00F81C27"/>
    <w:rsid w:val="00F82A56"/>
    <w:rsid w:val="00F83D11"/>
    <w:rsid w:val="00F921F1"/>
    <w:rsid w:val="00F95F65"/>
    <w:rsid w:val="00F9766E"/>
    <w:rsid w:val="00FA19D4"/>
    <w:rsid w:val="00FA55C5"/>
    <w:rsid w:val="00FB127E"/>
    <w:rsid w:val="00FC0804"/>
    <w:rsid w:val="00FC1666"/>
    <w:rsid w:val="00FC1F83"/>
    <w:rsid w:val="00FC2C81"/>
    <w:rsid w:val="00FC3B6D"/>
    <w:rsid w:val="00FD11F1"/>
    <w:rsid w:val="00FD3A4E"/>
    <w:rsid w:val="00FD4C3C"/>
    <w:rsid w:val="00FD7E6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309F36"/>
  <w15:chartTrackingRefBased/>
  <w15:docId w15:val="{FD020170-12D9-4F94-B108-A67731C7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FE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qFormat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qFormat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9127A6"/>
    <w:p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paragraph" w:styleId="Revision">
    <w:name w:val="Revision"/>
    <w:hidden/>
    <w:uiPriority w:val="99"/>
    <w:semiHidden/>
    <w:rsid w:val="00874222"/>
    <w:rPr>
      <w:lang w:val="en-GB" w:eastAsia="en-GB"/>
    </w:rPr>
  </w:style>
  <w:style w:type="character" w:customStyle="1" w:styleId="CommentTextChar">
    <w:name w:val="Comment Text Char"/>
    <w:link w:val="CommentText"/>
    <w:qFormat/>
    <w:locked/>
    <w:rsid w:val="00C03E27"/>
    <w:rPr>
      <w:lang w:val="en-GB" w:eastAsia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783C96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783C96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10C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1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521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76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76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9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96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4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9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36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55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7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3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5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84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8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4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99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4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9014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7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0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18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0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7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57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38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30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48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35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7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66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3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6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6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2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59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5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A13829-FE44-4108-9796-0605BCFBEF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1023</Words>
  <Characters>5198</Characters>
  <Application>Microsoft Office Word</Application>
  <DocSecurity>0</DocSecurity>
  <Lines>43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6209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Petri Vasenkari</cp:lastModifiedBy>
  <cp:revision>19</cp:revision>
  <cp:lastPrinted>2000-02-29T02:31:00Z</cp:lastPrinted>
  <dcterms:created xsi:type="dcterms:W3CDTF">2025-08-07T07:53:00Z</dcterms:created>
  <dcterms:modified xsi:type="dcterms:W3CDTF">2025-08-15T09:26:00Z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Base Target">
    <vt:lpwstr>_blank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2023-12-13T15:31:36Z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e5f64b7d-7282-4298-80b6-c5c6d1db314d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WM02864ce199cf11ee800069ed000069ed">
    <vt:lpwstr>CWMMIC1bBw70NWF6IYfi4ksUIp7cab5J3G8rCaPtJ8Mc3tB/C5k7JXQ/40fS2MJmShUUdukaddnbbOvyPrjflv4aA==</vt:lpwstr>
  </property>
  <property fmtid="{D5CDD505-2E9C-101B-9397-08002B2CF9AE}" pid="12" name="CWM029a712199cf11ee800069ed000069ed">
    <vt:lpwstr>CWMMIC1bBw70NWF6IYfi4ksUIp7cab5J3G8rCaPtJ8Mc3tB/C5k7JXQ/40fS2MJmShUUdukaddnbbOvyPrjflv4aA==</vt:lpwstr>
  </property>
  <property fmtid="{D5CDD505-2E9C-101B-9397-08002B2CF9AE}" pid="13" name="_2015_ms_pID_725343">
    <vt:lpwstr>(3)lhqUuliekQzw5QrNatato/9IOfEqtoKOQibpM9IA7Mp9+DvO1T+7YOTMMpTFcpHze3kLW/KO
65vMdO4HbGGqiJFjtXBx3I+woHJv7GcCcPKwTNYDY7Ir22BAhQ9lEMUsFh0ey2CqDEMwds3l
ZGJJ1+Wo+z9JucC/YtgfDLm6sSGV9o1VyxbyXzDA0ZG+lBiSHrTwP1l3gboL2StlODepLFHw
dzn4cibFYkZkY6NXxz</vt:lpwstr>
  </property>
  <property fmtid="{D5CDD505-2E9C-101B-9397-08002B2CF9AE}" pid="14" name="_2015_ms_pID_7253431">
    <vt:lpwstr>Q+TqszBBo/pXxA2ML7v+rFbYjiSXBYw7vfvweIQTG1nQ43DN94yO1p
gshqekPJBgMdNq7PZXqOzOEA5EC76DjjKkdcU+8HKzY3ED1fGaORF5xYZ78vsSJO/Ipifmdn
9cbxwi+u7tcQwdCFfxEfT0Y+6Uq0saJAJAh2u/mV8xbHPkXJDqXiKVQ0+ST4AAGPogC9jUpf
1x+lTzBdS6j0ldcA9B0U8heqkIWtabQCMP+p</vt:lpwstr>
  </property>
  <property fmtid="{D5CDD505-2E9C-101B-9397-08002B2CF9AE}" pid="15" name="_2015_ms_pID_7253432">
    <vt:lpwstr>YQ==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1711006880</vt:lpwstr>
  </property>
</Properties>
</file>